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B326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39359B" w:rsidRDefault="0071620A" w:rsidP="0039359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B326E">
        <w:rPr>
          <w:rFonts w:ascii="Corbel" w:hAnsi="Corbel"/>
          <w:b/>
          <w:smallCaps/>
          <w:sz w:val="24"/>
          <w:szCs w:val="24"/>
        </w:rPr>
        <w:t xml:space="preserve"> </w:t>
      </w:r>
      <w:r w:rsidR="003F4DFA">
        <w:rPr>
          <w:rFonts w:ascii="Corbel" w:hAnsi="Corbel"/>
          <w:i/>
          <w:smallCaps/>
          <w:sz w:val="24"/>
          <w:szCs w:val="24"/>
        </w:rPr>
        <w:t>202</w:t>
      </w:r>
      <w:r w:rsidR="00E87A2C">
        <w:rPr>
          <w:rFonts w:ascii="Corbel" w:hAnsi="Corbel"/>
          <w:i/>
          <w:smallCaps/>
          <w:sz w:val="24"/>
          <w:szCs w:val="24"/>
        </w:rPr>
        <w:t xml:space="preserve">6 - </w:t>
      </w:r>
      <w:r w:rsidR="003F4DFA">
        <w:rPr>
          <w:rFonts w:ascii="Corbel" w:hAnsi="Corbel"/>
          <w:i/>
          <w:smallCaps/>
          <w:sz w:val="24"/>
          <w:szCs w:val="24"/>
        </w:rPr>
        <w:t>202</w:t>
      </w:r>
      <w:r w:rsidR="00E87A2C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4B326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39359B" w:rsidRPr="00B169DF" w:rsidRDefault="0039359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E87A2C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</w:t>
      </w:r>
      <w:bookmarkStart w:id="0" w:name="_GoBack"/>
      <w:bookmarkEnd w:id="0"/>
      <w:r w:rsidR="0039359B">
        <w:rPr>
          <w:rFonts w:ascii="Corbel" w:hAnsi="Corbel"/>
          <w:sz w:val="20"/>
          <w:szCs w:val="20"/>
        </w:rPr>
        <w:t>20</w:t>
      </w:r>
      <w:r w:rsidR="00C32E64">
        <w:rPr>
          <w:rFonts w:ascii="Corbel" w:hAnsi="Corbel"/>
          <w:sz w:val="20"/>
          <w:szCs w:val="20"/>
        </w:rPr>
        <w:t>2</w:t>
      </w:r>
      <w:r w:rsidR="00E87A2C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10A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0A28">
              <w:rPr>
                <w:rFonts w:ascii="Corbel" w:hAnsi="Corbel"/>
                <w:b w:val="0"/>
                <w:sz w:val="24"/>
                <w:szCs w:val="24"/>
              </w:rPr>
              <w:t>Zaburzeni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10A28">
              <w:rPr>
                <w:rFonts w:ascii="Corbel" w:hAnsi="Corbel"/>
                <w:b w:val="0"/>
                <w:sz w:val="24"/>
                <w:szCs w:val="24"/>
              </w:rPr>
              <w:t xml:space="preserve"> zachowania i niedostosowanie społeczne młodzieży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3F4DFA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E10A28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B326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1321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1321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13215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904"/>
      </w:tblGrid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</w:t>
            </w:r>
            <w:r>
              <w:rPr>
                <w:rFonts w:ascii="Corbel" w:hAnsi="Corbel"/>
                <w:sz w:val="24"/>
                <w:szCs w:val="24"/>
              </w:rPr>
              <w:t>, przebiegiem procesu socjalizacji oraz powstawaniem zaburzeń w zachowaniu i 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Cele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</w:t>
            </w:r>
            <w:r>
              <w:rPr>
                <w:rFonts w:ascii="Corbel" w:hAnsi="Corbel"/>
                <w:sz w:val="24"/>
                <w:szCs w:val="24"/>
              </w:rPr>
              <w:t xml:space="preserve"> i środowisk wychowawczych wpływających na przystosowanie społeczne jednostki.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Zapoznanie się z głównymi przyczynami i mechanizmami zaburzeń w procesie socjalizacji prowadzących do </w:t>
            </w:r>
            <w:r>
              <w:rPr>
                <w:rFonts w:ascii="Corbel" w:hAnsi="Corbel"/>
                <w:sz w:val="24"/>
                <w:szCs w:val="24"/>
              </w:rPr>
              <w:t>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przyczyn, symptomów, rodzajów zaburzeń w zachowaniu oraz kryteriów niedostosowania społecznego.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F9431A" w:rsidRDefault="002C5279" w:rsidP="00F9431A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Zd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>efiniuje</w:t>
            </w:r>
            <w:r w:rsidRPr="00F9431A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>ze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pojęcia: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socjalizacja, </w:t>
            </w:r>
            <w:proofErr w:type="spellStart"/>
            <w:r w:rsidR="00AF30D3" w:rsidRPr="00F9431A">
              <w:rPr>
                <w:rFonts w:ascii="Corbel" w:hAnsi="Corbel"/>
                <w:sz w:val="24"/>
                <w:szCs w:val="24"/>
              </w:rPr>
              <w:t>resocjalizacja,trudności</w:t>
            </w:r>
            <w:proofErr w:type="spellEnd"/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wychowawcze,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zaburzenia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w zachowaniu, niedostosowanie społeczne, nieprzystosowani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e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społeczne, złe przystosowanie społeczne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itp.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F9431A" w:rsidRDefault="00C47C6B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 w:rsidRPr="00F9431A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biologiczne</w:t>
            </w:r>
            <w:proofErr w:type="spellEnd"/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>procesu socjalizacji oraz etiologii niedostosowania społecznego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charakterystyki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osób przejawiających różne rodzaje niedostosowania społecznego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ze względu na rodzaj potrzeb, np. opiekuńczych, wychowawczych, terapeutycznych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F47926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C000"/>
                <w:szCs w:val="24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K_W</w:t>
            </w:r>
            <w:r w:rsidR="00A07ABC">
              <w:rPr>
                <w:rFonts w:ascii="Corbel" w:hAnsi="Corbel" w:cs="TimesNewRomanPSMT"/>
                <w:sz w:val="20"/>
                <w:szCs w:val="20"/>
                <w:lang w:eastAsia="pl-PL"/>
              </w:rPr>
              <w:t>0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9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EF3C8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dotyczące procesu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socjalizacji oraz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czynniki wpływające na powstawanie zaburzeń w zachowaniu oraz niedostosowania społecznego.</w:t>
            </w:r>
          </w:p>
        </w:tc>
        <w:tc>
          <w:tcPr>
            <w:tcW w:w="1865" w:type="dxa"/>
          </w:tcPr>
          <w:p w:rsidR="00192801" w:rsidRPr="00F47926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color w:val="FFC000"/>
                <w:sz w:val="20"/>
                <w:szCs w:val="20"/>
                <w:lang w:eastAsia="pl-PL"/>
              </w:rPr>
            </w:pPr>
          </w:p>
          <w:p w:rsidR="00C47C6B" w:rsidRPr="00F47926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color w:val="FFC000"/>
                <w:sz w:val="20"/>
                <w:szCs w:val="20"/>
                <w:lang w:eastAsia="pl-PL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K_W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10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F9431A" w:rsidRDefault="002C5279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związane z </w:t>
            </w:r>
            <w:r w:rsidR="00F9431A"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przebiegiem procesu socjalizacji</w:t>
            </w: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F9431A" w:rsidRDefault="00EF3C8B" w:rsidP="00F9431A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Posłu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ży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 się zasadami i normami etycznymi w realizacji działalności </w:t>
            </w:r>
            <w:proofErr w:type="spellStart"/>
            <w:r w:rsidR="00F9431A" w:rsidRPr="00F9431A">
              <w:rPr>
                <w:rFonts w:ascii="Corbel" w:hAnsi="Corbel"/>
                <w:sz w:val="24"/>
                <w:szCs w:val="24"/>
              </w:rPr>
              <w:t>profilaktyczno</w:t>
            </w:r>
            <w:proofErr w:type="spellEnd"/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– resocjalizacyjnej </w:t>
            </w:r>
            <w:proofErr w:type="spellStart"/>
            <w:r w:rsidR="00F9431A" w:rsidRPr="00F9431A">
              <w:rPr>
                <w:rFonts w:ascii="Corbel" w:hAnsi="Corbel"/>
                <w:sz w:val="24"/>
                <w:szCs w:val="24"/>
              </w:rPr>
              <w:t>orazokreśli</w:t>
            </w:r>
            <w:proofErr w:type="spellEnd"/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dylematy etyczne i skutki podejmowanych działań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wychowawczych</w:t>
            </w:r>
            <w:r w:rsidR="002C5279" w:rsidRPr="00F9431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K_U0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6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F9431A" w:rsidRDefault="005515FE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Obiektywnie oceni swoje przygotowanie do pracy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osobami zagrożonymi niedostosowaniem społecznym i niedostosowanymi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lastRenderedPageBreak/>
              <w:t>K_K0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1</w:t>
            </w:r>
          </w:p>
        </w:tc>
      </w:tr>
    </w:tbl>
    <w:p w:rsidR="00EF3C8B" w:rsidRDefault="00EF3C8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Pojęcie procesu socjalizacji jako kształtowania osobowości społecznej jednostki - socjalizacja w wąskim i szerokim ujęciu. Niedostosowanie społeczne jako skutek zaburzeń w procesie socjalizacji jednostki. Geneza pojęcia „niedostosowania społecznego”.</w:t>
            </w:r>
          </w:p>
        </w:tc>
      </w:tr>
      <w:tr w:rsidR="00E83B5C" w:rsidRPr="00B169DF" w:rsidTr="008B4E35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Zaburzone działanie mechanizmów socjalizacji jako przyczyna niedostosowania społecznego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>, jego społeczne i psychologiczne kryteria.</w:t>
            </w:r>
          </w:p>
        </w:tc>
      </w:tr>
      <w:tr w:rsidR="00E83B5C" w:rsidRPr="00B169DF" w:rsidTr="005872FA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mechanizmu osób znaczących na rozwój społeczny jednostki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Mechanizm facylitacji społecznej i wzmocnienia wewnętrznego 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D95BFE">
              <w:rPr>
                <w:rFonts w:ascii="Corbel" w:hAnsi="Corbel"/>
                <w:sz w:val="24"/>
                <w:szCs w:val="24"/>
              </w:rPr>
              <w:t>postawy społeczne jednostki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815FB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rodzinna. Rola środowiska rodzinnego w genezie niedostosowania społecznego. Rodzina patologiczna jako środowisko wychowawcze.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szkolna i błędy wychowawcze szkoły jako czynnik etiologiczny niedostosowania społecznego.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Wpływy </w:t>
            </w:r>
            <w:proofErr w:type="spellStart"/>
            <w:r w:rsidRPr="00D95BFE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D95BFE">
              <w:rPr>
                <w:rFonts w:ascii="Corbel" w:hAnsi="Corbel"/>
                <w:sz w:val="24"/>
                <w:szCs w:val="24"/>
              </w:rPr>
              <w:t xml:space="preserve"> - kulturowe a płeć. Problem nierówności i dyskryminacji.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środków masowego przekazu na proces socjalizacji jednostki i problemy wychowawcze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Zaburzenia w zachowaniu (trudności wychowawcze) jako wstępne symptomy niedostosowania społecznego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Rodzaje niedostosowania społecznego.</w:t>
            </w:r>
          </w:p>
        </w:tc>
      </w:tr>
    </w:tbl>
    <w:p w:rsidR="00D95BFE" w:rsidRDefault="00D95B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D95BFE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85747A" w:rsidRDefault="006431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>ktywność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 xml:space="preserve"> samodzielne przygotowywanie materiałów do zajęć, referatów, prezentacji itp.</w:t>
            </w:r>
          </w:p>
          <w:p w:rsidR="006431B5" w:rsidRDefault="006431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31B5" w:rsidRPr="00B169DF" w:rsidRDefault="006431B5" w:rsidP="00643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6431B5" w:rsidRPr="007D5B1B" w:rsidRDefault="006431B5" w:rsidP="006431B5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431B5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337"/>
              <w:gridCol w:w="4107"/>
            </w:tblGrid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95BFE" w:rsidRPr="00B169DF" w:rsidTr="000D2CC5">
        <w:tc>
          <w:tcPr>
            <w:tcW w:w="4962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64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431B5" w:rsidRPr="001B5DD9" w:rsidTr="00560646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B5" w:rsidRPr="004D103A" w:rsidRDefault="006431B5" w:rsidP="0056064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431B5" w:rsidRPr="002A7D24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Bieszczad B., Łopatkiewicz A.,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Wymiary socjalizacji. Perspektywa pedagogiczna</w:t>
            </w:r>
            <w:r w:rsidRPr="002A7D24">
              <w:rPr>
                <w:rFonts w:ascii="Corbel" w:hAnsi="Corbel"/>
                <w:sz w:val="24"/>
                <w:szCs w:val="24"/>
              </w:rPr>
              <w:t>, Warszawa 2021.</w:t>
            </w:r>
          </w:p>
          <w:p w:rsidR="006431B5" w:rsidRPr="002A7D24" w:rsidRDefault="009C1440" w:rsidP="00560646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hyperlink r:id="rId8" w:tooltip="Lista publikacji Agnieszka Domagała-Kręcioch" w:history="1">
              <w:r w:rsidR="006431B5" w:rsidRPr="002A7D24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Domagała-</w:t>
              </w:r>
              <w:proofErr w:type="spellStart"/>
              <w:r w:rsidR="006431B5" w:rsidRPr="002A7D24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Kręcioch</w:t>
              </w:r>
              <w:proofErr w:type="spellEnd"/>
            </w:hyperlink>
            <w:r w:rsidR="006431B5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A., </w:t>
            </w:r>
            <w:r w:rsidR="006431B5" w:rsidRPr="002A7D24">
              <w:rPr>
                <w:rFonts w:ascii="Corbel" w:hAnsi="Corbel"/>
                <w:b w:val="0"/>
                <w:bCs w:val="0"/>
                <w:i/>
                <w:iCs/>
                <w:sz w:val="24"/>
                <w:szCs w:val="24"/>
              </w:rPr>
              <w:t>Niedostosowanie społeczne uczniów a niepowodzenia szkolne.</w:t>
            </w:r>
            <w:r w:rsidR="006431B5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Kraków 2008</w:t>
            </w:r>
          </w:p>
          <w:p w:rsidR="006431B5" w:rsidRPr="002A7D24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Forma P.,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Socjalizacja dziecka z rodziny wielodzietnej. Studium teoretyczno-empiryczne</w:t>
            </w:r>
            <w:r w:rsidRPr="002A7D24">
              <w:rPr>
                <w:rFonts w:ascii="Corbel" w:hAnsi="Corbel"/>
                <w:sz w:val="24"/>
                <w:szCs w:val="24"/>
              </w:rPr>
              <w:t>, Kielce 2012</w:t>
            </w:r>
          </w:p>
          <w:p w:rsidR="006431B5" w:rsidRPr="002A7D24" w:rsidRDefault="009C1440" w:rsidP="00560646">
            <w:pPr>
              <w:pStyle w:val="Nagwek2"/>
              <w:shd w:val="clear" w:color="auto" w:fill="FFFFFF"/>
              <w:spacing w:before="0" w:line="240" w:lineRule="auto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hyperlink r:id="rId9" w:tooltip="Magda Karkowska" w:history="1">
              <w:r w:rsidR="006431B5" w:rsidRPr="002A7D24">
                <w:rPr>
                  <w:rStyle w:val="Hipercze"/>
                  <w:rFonts w:ascii="Corbel" w:hAnsi="Corbel" w:cs="Open Sans"/>
                  <w:color w:val="auto"/>
                  <w:sz w:val="24"/>
                  <w:szCs w:val="24"/>
                  <w:u w:val="none"/>
                  <w:shd w:val="clear" w:color="auto" w:fill="FFFFFF"/>
                </w:rPr>
                <w:t>Karkowska</w:t>
              </w:r>
            </w:hyperlink>
            <w:r w:rsidR="006431B5" w:rsidRPr="002A7D24">
              <w:rPr>
                <w:rFonts w:ascii="Corbel" w:hAnsi="Corbel"/>
                <w:color w:val="auto"/>
                <w:sz w:val="24"/>
                <w:szCs w:val="24"/>
              </w:rPr>
              <w:t xml:space="preserve"> M.,</w:t>
            </w:r>
            <w:r w:rsidR="006431B5" w:rsidRPr="002A7D24">
              <w:rPr>
                <w:rFonts w:ascii="Corbel" w:hAnsi="Corbel" w:cs="Open Sans Light"/>
                <w:i/>
                <w:iCs/>
                <w:color w:val="auto"/>
                <w:sz w:val="24"/>
                <w:szCs w:val="24"/>
              </w:rPr>
              <w:t xml:space="preserve"> Socjologia wychowania. Wybrane elementy.</w:t>
            </w:r>
            <w:r w:rsidR="006431B5" w:rsidRPr="002A7D24">
              <w:rPr>
                <w:rFonts w:ascii="Corbel" w:hAnsi="Corbel"/>
                <w:i/>
                <w:iCs/>
                <w:color w:val="auto"/>
                <w:sz w:val="24"/>
                <w:szCs w:val="24"/>
              </w:rPr>
              <w:t xml:space="preserve"> Mechanizmy socjalizacji i edukacja szkolna, </w:t>
            </w:r>
            <w:r w:rsidR="006431B5" w:rsidRPr="002A7D24">
              <w:rPr>
                <w:rFonts w:ascii="Corbel" w:hAnsi="Corbel"/>
                <w:color w:val="auto"/>
                <w:sz w:val="24"/>
                <w:szCs w:val="24"/>
              </w:rPr>
              <w:t>Łódź 2011</w:t>
            </w:r>
          </w:p>
          <w:p w:rsidR="006431B5" w:rsidRPr="002A7D24" w:rsidRDefault="006431B5" w:rsidP="00560646">
            <w:pPr>
              <w:pStyle w:val="Nagwek1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Kwiatkowski P., </w:t>
            </w:r>
            <w:r w:rsidRPr="002A7D24">
              <w:rPr>
                <w:rStyle w:val="Pogrubienie"/>
                <w:rFonts w:ascii="Corbel" w:hAnsi="Corbel"/>
                <w:i/>
                <w:iCs/>
                <w:sz w:val="24"/>
                <w:szCs w:val="24"/>
                <w:bdr w:val="none" w:sz="0" w:space="0" w:color="auto" w:frame="1"/>
              </w:rPr>
              <w:t xml:space="preserve">Teoretyczne konteksty profilaktyki niedostosowania </w:t>
            </w:r>
            <w:proofErr w:type="spellStart"/>
            <w:r w:rsidRPr="002A7D24">
              <w:rPr>
                <w:rStyle w:val="Pogrubienie"/>
                <w:rFonts w:ascii="Corbel" w:hAnsi="Corbel"/>
                <w:i/>
                <w:iCs/>
                <w:sz w:val="24"/>
                <w:szCs w:val="24"/>
                <w:bdr w:val="none" w:sz="0" w:space="0" w:color="auto" w:frame="1"/>
              </w:rPr>
              <w:t>społecznego.</w:t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>Warszawa</w:t>
            </w:r>
            <w:proofErr w:type="spellEnd"/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 2018</w:t>
            </w:r>
          </w:p>
          <w:p w:rsidR="006431B5" w:rsidRPr="002A7D24" w:rsidRDefault="006431B5" w:rsidP="00560646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Pedagogika resocjalizacyjna. Wybrane zagadnienia teoretyczne, diagnostyczne i metodyczne</w:t>
            </w:r>
            <w:r w:rsidRPr="002A7D24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6431B5" w:rsidRPr="001B5DD9" w:rsidRDefault="006431B5" w:rsidP="00560646">
            <w:pPr>
              <w:spacing w:after="0" w:line="240" w:lineRule="auto"/>
              <w:rPr>
                <w:b/>
                <w:smallCaps/>
              </w:rPr>
            </w:pPr>
            <w:proofErr w:type="spellStart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Siemionow</w:t>
            </w:r>
            <w:proofErr w:type="spellEnd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J.,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Niedostosowanie</w:t>
            </w:r>
            <w:proofErr w:type="spellEnd"/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 xml:space="preserve"> społeczne nieletnich. Działania, zmiana, </w:t>
            </w:r>
            <w:proofErr w:type="spellStart"/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efektywność.</w:t>
            </w:r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Warszawa</w:t>
            </w:r>
            <w:proofErr w:type="spellEnd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 xml:space="preserve"> 2011</w:t>
            </w:r>
          </w:p>
        </w:tc>
      </w:tr>
      <w:tr w:rsidR="006431B5" w:rsidRPr="006F6BAE" w:rsidTr="00560646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B5" w:rsidRPr="006F6BAE" w:rsidRDefault="006431B5" w:rsidP="0056064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AA7D51">
              <w:fldChar w:fldCharType="begin"/>
            </w:r>
            <w:r>
              <w:instrText>HYPERLINK "https://ksiegarnia.pwn.pl/autor/Piotr-Bauc,a,801337365" \o "Piotr Bauć"</w:instrText>
            </w:r>
            <w:r w:rsidR="00AA7D51">
              <w:fldChar w:fldCharType="separate"/>
            </w:r>
          </w:p>
          <w:p w:rsidR="006431B5" w:rsidRPr="0021039C" w:rsidRDefault="006431B5" w:rsidP="00560646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</w:pPr>
            <w:proofErr w:type="spellStart"/>
            <w:r w:rsidRPr="002A7D2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Bauć</w:t>
            </w:r>
            <w:proofErr w:type="spellEnd"/>
            <w:r w:rsidR="00AA7D51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0" w:tooltip="Katarzyna Kmita-Zaniewska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Kmita-Zaniewska</w:t>
              </w:r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1" w:tooltip="Marcin Welenc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Welenc</w:t>
              </w:r>
              <w:proofErr w:type="spellEnd"/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>M.,</w:t>
            </w:r>
            <w:r w:rsidRPr="002A7D24">
              <w:rPr>
                <w:rStyle w:val="name"/>
                <w:rFonts w:ascii="Corbel" w:hAnsi="Corbel" w:cs="Open Sans Light"/>
                <w:b w:val="0"/>
                <w:bCs w:val="0"/>
                <w:i/>
                <w:iCs/>
                <w:sz w:val="24"/>
                <w:szCs w:val="24"/>
              </w:rPr>
              <w:t>Demokracja</w:t>
            </w:r>
            <w:proofErr w:type="spellEnd"/>
            <w:r w:rsidRPr="002A7D24">
              <w:rPr>
                <w:rStyle w:val="name"/>
                <w:rFonts w:ascii="Corbel" w:hAnsi="Corbel" w:cs="Open Sans Light"/>
                <w:b w:val="0"/>
                <w:bCs w:val="0"/>
                <w:i/>
                <w:iCs/>
                <w:sz w:val="24"/>
                <w:szCs w:val="24"/>
              </w:rPr>
              <w:t xml:space="preserve"> -Socjalizacja -Wychowanie</w:t>
            </w:r>
            <w:r w:rsidRPr="002A7D24"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  <w:t>, Gdańsk 2019.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lastRenderedPageBreak/>
              <w:t>Hurrelman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Struktura społeczna a rozwój osobowości</w:t>
            </w:r>
            <w:r w:rsidRPr="006F6BAE">
              <w:rPr>
                <w:rFonts w:ascii="Corbel" w:hAnsi="Corbel"/>
                <w:sz w:val="24"/>
                <w:szCs w:val="24"/>
              </w:rPr>
              <w:t>, Poznań 1994.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Jedlewski S.,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Młodzież niedostosowana społecznie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[w:] W. Pomykało (red.) Encyklopedia Pedagogiczna, Warszawa 1993. </w:t>
            </w:r>
          </w:p>
          <w:p w:rsidR="006431B5" w:rsidRPr="006F6BAE" w:rsidRDefault="006431B5" w:rsidP="00560646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Mika St.,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Psychologia społeczna dla nauczycieli</w:t>
            </w:r>
            <w:r w:rsidRPr="006F6BAE">
              <w:rPr>
                <w:rFonts w:ascii="Corbel" w:hAnsi="Corbel"/>
                <w:sz w:val="24"/>
                <w:szCs w:val="24"/>
              </w:rPr>
              <w:t>, Warszawa 1998.</w:t>
            </w:r>
          </w:p>
          <w:p w:rsidR="006431B5" w:rsidRPr="006F6BAE" w:rsidRDefault="006431B5" w:rsidP="00560646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Nieprzystosowanie i niedostosowanie społeczne, problemy resocjalizacji i rewalidacji, pod red. L. Mościckiej. Wrocław 1991.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Ostrihańska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., Losy uczniów nieprzystosowanych społecznie</w:t>
            </w:r>
            <w:r w:rsidRPr="006F6BAE">
              <w:rPr>
                <w:rFonts w:ascii="Corbel" w:hAnsi="Corbel"/>
                <w:sz w:val="24"/>
                <w:szCs w:val="24"/>
              </w:rPr>
              <w:t>, Lublin 1997.</w:t>
            </w:r>
          </w:p>
          <w:p w:rsidR="006431B5" w:rsidRDefault="006431B5" w:rsidP="00560646">
            <w:pPr>
              <w:spacing w:after="0" w:line="240" w:lineRule="auto"/>
            </w:pPr>
            <w:r w:rsidRPr="006F6BAE">
              <w:rPr>
                <w:rStyle w:val="st1"/>
                <w:rFonts w:ascii="Corbel" w:hAnsi="Corbel"/>
                <w:sz w:val="24"/>
                <w:szCs w:val="24"/>
              </w:rPr>
              <w:t xml:space="preserve">Pilch T., Lepalczyk I., </w:t>
            </w:r>
            <w:r w:rsidRPr="006F6BAE">
              <w:rPr>
                <w:rStyle w:val="st1"/>
                <w:rFonts w:ascii="Corbel" w:hAnsi="Corbel"/>
                <w:i/>
                <w:iCs/>
                <w:sz w:val="24"/>
                <w:szCs w:val="24"/>
              </w:rPr>
              <w:t>Pedagogika społeczna,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 Warszawa 1995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K., Żabczyńska E., Psychologia dziecka niedostosowanego społecznie. Warszawa 1985.</w:t>
            </w:r>
          </w:p>
          <w:p w:rsidR="006431B5" w:rsidRPr="006F6BAE" w:rsidRDefault="006431B5" w:rsidP="00560646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Pstrąg D. </w:t>
            </w:r>
            <w:r w:rsidRPr="006F6BAE">
              <w:rPr>
                <w:rFonts w:ascii="Corbel" w:hAnsi="Corbel"/>
                <w:i/>
                <w:iCs/>
                <w:kern w:val="16"/>
                <w:sz w:val="24"/>
                <w:szCs w:val="24"/>
              </w:rPr>
              <w:t>Alternatywne formy życia małżeńsko – rodzinnego jako wynik przemian obyczajowych</w:t>
            </w:r>
            <w:r w:rsidRPr="006F6BAE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Obraz współczesnej rodziny. Teoria i badania</w:t>
            </w:r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 xml:space="preserve">, pod red. B. </w:t>
            </w:r>
            <w:proofErr w:type="spellStart"/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>Szluz</w:t>
            </w:r>
            <w:proofErr w:type="spellEnd"/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>, Rzeszów 2017.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Resocjalizacja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B. Urban, J.M. Stanik (red.), Warszawa 2007. 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Skorny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Proces socjalizacji dzieci i młodzieży</w:t>
            </w:r>
            <w:r w:rsidRPr="006F6BAE">
              <w:rPr>
                <w:rFonts w:ascii="Corbel" w:hAnsi="Corbel"/>
                <w:sz w:val="24"/>
                <w:szCs w:val="24"/>
              </w:rPr>
              <w:t>, Warszawa 1987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 ogólna. Wybrane problemy</w:t>
            </w:r>
            <w:r w:rsidRPr="006F6BAE">
              <w:rPr>
                <w:rFonts w:ascii="Corbel" w:hAnsi="Corbel"/>
                <w:sz w:val="24"/>
                <w:szCs w:val="24"/>
              </w:rPr>
              <w:t>., J. Polakowska– Kujawa (red.), Warszawa 2007.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Kuć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Lektury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Kraków 2005. 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Analiza społeczeństwa</w:t>
            </w:r>
            <w:r w:rsidRPr="006F6BAE">
              <w:rPr>
                <w:rFonts w:ascii="Corbel" w:hAnsi="Corbel"/>
                <w:sz w:val="24"/>
                <w:szCs w:val="24"/>
              </w:rPr>
              <w:t>, Kraków 2002.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Jordan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Rodzinne bariery socjalizacji nieletnich</w:t>
            </w:r>
            <w:r w:rsidRPr="006F6BAE">
              <w:rPr>
                <w:rFonts w:ascii="Corbel" w:hAnsi="Corbel"/>
                <w:sz w:val="24"/>
                <w:szCs w:val="24"/>
              </w:rPr>
              <w:t>, Kraków 2003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Tillmann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K.J.,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Teorie socjalizacji</w:t>
            </w:r>
            <w:r w:rsidRPr="006F6BAE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6431B5" w:rsidRPr="006F6BAE" w:rsidRDefault="006431B5" w:rsidP="00560646">
            <w:pPr>
              <w:spacing w:after="0" w:line="240" w:lineRule="auto"/>
              <w:ind w:left="360"/>
              <w:rPr>
                <w:b/>
                <w:smallCaps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84A8C" w:rsidRDefault="00984A8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7EE" w:rsidRPr="00B169DF" w:rsidRDefault="001317E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317EE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440" w:rsidRDefault="009C1440" w:rsidP="00C16ABF">
      <w:pPr>
        <w:spacing w:after="0" w:line="240" w:lineRule="auto"/>
      </w:pPr>
      <w:r>
        <w:separator/>
      </w:r>
    </w:p>
  </w:endnote>
  <w:endnote w:type="continuationSeparator" w:id="0">
    <w:p w:rsidR="009C1440" w:rsidRDefault="009C14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440" w:rsidRDefault="009C1440" w:rsidP="00C16ABF">
      <w:pPr>
        <w:spacing w:after="0" w:line="240" w:lineRule="auto"/>
      </w:pPr>
      <w:r>
        <w:separator/>
      </w:r>
    </w:p>
  </w:footnote>
  <w:footnote w:type="continuationSeparator" w:id="0">
    <w:p w:rsidR="009C1440" w:rsidRDefault="009C144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B5C1F"/>
    <w:multiLevelType w:val="hybridMultilevel"/>
    <w:tmpl w:val="D2467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17EE"/>
    <w:rsid w:val="0013215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039C"/>
    <w:rsid w:val="002144C0"/>
    <w:rsid w:val="0022477D"/>
    <w:rsid w:val="002278A9"/>
    <w:rsid w:val="002336F9"/>
    <w:rsid w:val="0023550E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A7D24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29F"/>
    <w:rsid w:val="00363F78"/>
    <w:rsid w:val="0039359B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3F4DFA"/>
    <w:rsid w:val="00414E3C"/>
    <w:rsid w:val="00417B35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26E"/>
    <w:rsid w:val="004B3F0E"/>
    <w:rsid w:val="004D31C0"/>
    <w:rsid w:val="004D5282"/>
    <w:rsid w:val="004F1551"/>
    <w:rsid w:val="004F55A3"/>
    <w:rsid w:val="004F646E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31B5"/>
    <w:rsid w:val="00647FA8"/>
    <w:rsid w:val="00650C5F"/>
    <w:rsid w:val="00654934"/>
    <w:rsid w:val="006554E1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859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494D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4A8C"/>
    <w:rsid w:val="00997F14"/>
    <w:rsid w:val="009A78D9"/>
    <w:rsid w:val="009C144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AB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A7D5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0D3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DA2"/>
    <w:rsid w:val="00BF2C41"/>
    <w:rsid w:val="00C058B4"/>
    <w:rsid w:val="00C05F44"/>
    <w:rsid w:val="00C131B5"/>
    <w:rsid w:val="00C16ABF"/>
    <w:rsid w:val="00C170AE"/>
    <w:rsid w:val="00C25E91"/>
    <w:rsid w:val="00C26CB7"/>
    <w:rsid w:val="00C324C1"/>
    <w:rsid w:val="00C32E64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5EA5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95BFE"/>
    <w:rsid w:val="00D968C6"/>
    <w:rsid w:val="00DA2114"/>
    <w:rsid w:val="00DB4F28"/>
    <w:rsid w:val="00DE09C0"/>
    <w:rsid w:val="00DE4A14"/>
    <w:rsid w:val="00DF320D"/>
    <w:rsid w:val="00DF3988"/>
    <w:rsid w:val="00DF71C8"/>
    <w:rsid w:val="00E10A2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B5C"/>
    <w:rsid w:val="00E87A2C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EF3C8B"/>
    <w:rsid w:val="00F070AB"/>
    <w:rsid w:val="00F17567"/>
    <w:rsid w:val="00F27A7B"/>
    <w:rsid w:val="00F47926"/>
    <w:rsid w:val="00F526AF"/>
    <w:rsid w:val="00F617C3"/>
    <w:rsid w:val="00F61A26"/>
    <w:rsid w:val="00F7066B"/>
    <w:rsid w:val="00F738E8"/>
    <w:rsid w:val="00F83B28"/>
    <w:rsid w:val="00F9431A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18CE"/>
  <w15:docId w15:val="{380D65E2-CA56-4DF6-92E9-7E662EB6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84A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4A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984A8C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984A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st1">
    <w:name w:val="st1"/>
    <w:basedOn w:val="Domylnaczcionkaakapitu"/>
    <w:rsid w:val="00984A8C"/>
  </w:style>
  <w:style w:type="character" w:customStyle="1" w:styleId="name">
    <w:name w:val="name"/>
    <w:basedOn w:val="Domylnaczcionkaakapitu"/>
    <w:rsid w:val="00984A8C"/>
  </w:style>
  <w:style w:type="character" w:styleId="UyteHipercze">
    <w:name w:val="FollowedHyperlink"/>
    <w:basedOn w:val="Domylnaczcionkaakapitu"/>
    <w:uiPriority w:val="99"/>
    <w:semiHidden/>
    <w:unhideWhenUsed/>
    <w:rsid w:val="001317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czytaj.pl/a/agnieszka-domagala-kreci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Marcin-Welenc,a,7438356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Katarzyna-Kmita-Zaniewska,a,708247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-Karkowska,a,6963467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A5D02-369A-4C55-BD08-76078A7B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410</TotalTime>
  <Pages>6</Pages>
  <Words>1574</Words>
  <Characters>9446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2023-06-07T06:22:00Z</dcterms:created>
  <dcterms:modified xsi:type="dcterms:W3CDTF">2026-04-29T11:33:00Z</dcterms:modified>
</cp:coreProperties>
</file>